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663" w:rsidRDefault="00850663">
      <w:pPr>
        <w:adjustRightInd w:val="0"/>
        <w:snapToGrid w:val="0"/>
        <w:spacing w:line="300" w:lineRule="atLeast"/>
        <w:jc w:val="center"/>
        <w:rPr>
          <w:rFonts w:ascii="方正小标宋简体" w:eastAsia="方正小标宋简体" w:hAnsi="黑体"/>
          <w:sz w:val="44"/>
          <w:szCs w:val="44"/>
        </w:rPr>
      </w:pPr>
    </w:p>
    <w:p w:rsidR="00850663" w:rsidRPr="00445B69" w:rsidRDefault="00850663">
      <w:pPr>
        <w:adjustRightInd w:val="0"/>
        <w:snapToGrid w:val="0"/>
        <w:spacing w:before="120" w:after="240" w:line="300" w:lineRule="atLeast"/>
        <w:jc w:val="center"/>
        <w:rPr>
          <w:rFonts w:ascii="宋体(中文正文)" w:eastAsia="宋体(中文正文)" w:hAnsi="等线"/>
          <w:b/>
          <w:sz w:val="44"/>
          <w:szCs w:val="44"/>
        </w:rPr>
      </w:pPr>
      <w:r w:rsidRPr="00445B69">
        <w:rPr>
          <w:rFonts w:ascii="宋体(中文正文)" w:eastAsia="宋体(中文正文)" w:hAnsi="等线" w:hint="eastAsia"/>
          <w:b/>
          <w:sz w:val="44"/>
          <w:szCs w:val="44"/>
        </w:rPr>
        <w:t>干部人事档案任前审核登记表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2652"/>
        <w:gridCol w:w="1588"/>
        <w:gridCol w:w="3841"/>
      </w:tblGrid>
      <w:tr w:rsidR="00850663" w:rsidRPr="00A201A2">
        <w:trPr>
          <w:trHeight w:val="1070"/>
          <w:jc w:val="center"/>
        </w:trPr>
        <w:tc>
          <w:tcPr>
            <w:tcW w:w="1206" w:type="dxa"/>
            <w:vAlign w:val="center"/>
          </w:tcPr>
          <w:p w:rsidR="00850663" w:rsidRPr="00445B69" w:rsidRDefault="00850663">
            <w:pPr>
              <w:adjustRightInd w:val="0"/>
              <w:snapToGrid w:val="0"/>
              <w:spacing w:line="500" w:lineRule="atLeast"/>
              <w:jc w:val="center"/>
              <w:rPr>
                <w:rFonts w:ascii="宋体(中文正文)" w:eastAsia="宋体(中文正文)" w:hAnsi="等线"/>
                <w:sz w:val="32"/>
                <w:szCs w:val="44"/>
              </w:rPr>
            </w:pPr>
            <w:r w:rsidRPr="00445B69">
              <w:rPr>
                <w:rFonts w:ascii="宋体(中文正文)" w:eastAsia="宋体(中文正文)" w:hAnsi="等线" w:hint="eastAsia"/>
                <w:sz w:val="32"/>
                <w:szCs w:val="44"/>
              </w:rPr>
              <w:t>姓  名</w:t>
            </w:r>
          </w:p>
        </w:tc>
        <w:tc>
          <w:tcPr>
            <w:tcW w:w="2652" w:type="dxa"/>
            <w:vAlign w:val="center"/>
          </w:tcPr>
          <w:p w:rsidR="00850663" w:rsidRPr="004A36A9" w:rsidRDefault="009F7D93" w:rsidP="00AE4DAB">
            <w:pPr>
              <w:adjustRightInd w:val="0"/>
              <w:snapToGrid w:val="0"/>
              <w:spacing w:line="500" w:lineRule="atLeast"/>
              <w:jc w:val="center"/>
              <w:rPr>
                <w:rFonts w:ascii="宋体(中文正文)" w:eastAsia="宋体(中文正文)" w:hAnsi="等线"/>
                <w:sz w:val="30"/>
                <w:szCs w:val="30"/>
              </w:rPr>
            </w:pPr>
            <w:r w:rsidRPr="004A36A9">
              <w:rPr>
                <w:rFonts w:ascii="宋体(中文正文)" w:eastAsia="宋体(中文正文)" w:hAnsi="等线" w:hint="eastAsia"/>
                <w:sz w:val="30"/>
                <w:szCs w:val="30"/>
              </w:rPr>
              <w:t>${姓名}</w:t>
            </w:r>
          </w:p>
        </w:tc>
        <w:tc>
          <w:tcPr>
            <w:tcW w:w="1588" w:type="dxa"/>
            <w:vAlign w:val="center"/>
          </w:tcPr>
          <w:p w:rsidR="00850663" w:rsidRPr="00445B69" w:rsidRDefault="00850663">
            <w:pPr>
              <w:adjustRightInd w:val="0"/>
              <w:snapToGrid w:val="0"/>
              <w:spacing w:line="500" w:lineRule="atLeast"/>
              <w:jc w:val="center"/>
              <w:rPr>
                <w:rFonts w:ascii="宋体(中文正文)" w:eastAsia="宋体(中文正文)" w:hAnsi="等线"/>
                <w:sz w:val="32"/>
                <w:szCs w:val="44"/>
              </w:rPr>
            </w:pPr>
            <w:r w:rsidRPr="00445B69">
              <w:rPr>
                <w:rFonts w:ascii="宋体(中文正文)" w:eastAsia="宋体(中文正文)" w:hAnsi="等线" w:hint="eastAsia"/>
                <w:sz w:val="32"/>
                <w:szCs w:val="44"/>
              </w:rPr>
              <w:t>工作单位</w:t>
            </w:r>
          </w:p>
          <w:p w:rsidR="00850663" w:rsidRPr="00445B69" w:rsidRDefault="00850663">
            <w:pPr>
              <w:adjustRightInd w:val="0"/>
              <w:snapToGrid w:val="0"/>
              <w:spacing w:line="500" w:lineRule="atLeast"/>
              <w:jc w:val="center"/>
              <w:rPr>
                <w:rFonts w:ascii="宋体(中文正文)" w:eastAsia="宋体(中文正文)" w:hAnsi="等线"/>
                <w:sz w:val="32"/>
                <w:szCs w:val="44"/>
              </w:rPr>
            </w:pPr>
            <w:r w:rsidRPr="00445B69">
              <w:rPr>
                <w:rFonts w:ascii="宋体(中文正文)" w:eastAsia="宋体(中文正文)" w:hAnsi="等线" w:hint="eastAsia"/>
                <w:sz w:val="32"/>
                <w:szCs w:val="44"/>
              </w:rPr>
              <w:t>及职务</w:t>
            </w:r>
          </w:p>
        </w:tc>
        <w:tc>
          <w:tcPr>
            <w:tcW w:w="3841" w:type="dxa"/>
            <w:vAlign w:val="center"/>
          </w:tcPr>
          <w:p w:rsidR="00850663" w:rsidRPr="004A36A9" w:rsidRDefault="009F7D93" w:rsidP="00AE4DAB">
            <w:pPr>
              <w:adjustRightInd w:val="0"/>
              <w:snapToGrid w:val="0"/>
              <w:spacing w:line="500" w:lineRule="atLeast"/>
              <w:jc w:val="center"/>
              <w:rPr>
                <w:rFonts w:ascii="宋体(中文正文)" w:eastAsia="宋体(中文正文)" w:hAnsi="等线"/>
                <w:sz w:val="30"/>
                <w:szCs w:val="30"/>
              </w:rPr>
            </w:pPr>
            <w:r w:rsidRPr="004A36A9">
              <w:rPr>
                <w:rFonts w:ascii="宋体(中文正文)" w:eastAsia="宋体(中文正文)" w:hAnsi="等线" w:hint="eastAsia"/>
                <w:sz w:val="30"/>
                <w:szCs w:val="30"/>
              </w:rPr>
              <w:t>${现任</w:t>
            </w:r>
            <w:bookmarkStart w:id="0" w:name="_GoBack"/>
            <w:bookmarkEnd w:id="0"/>
            <w:r w:rsidRPr="004A36A9">
              <w:rPr>
                <w:rFonts w:ascii="宋体(中文正文)" w:eastAsia="宋体(中文正文)" w:hAnsi="等线" w:hint="eastAsia"/>
                <w:sz w:val="30"/>
                <w:szCs w:val="30"/>
              </w:rPr>
              <w:t>职拼接字符串}</w:t>
            </w:r>
          </w:p>
        </w:tc>
      </w:tr>
      <w:tr w:rsidR="00850663" w:rsidRPr="00A201A2">
        <w:trPr>
          <w:trHeight w:val="5245"/>
          <w:jc w:val="center"/>
        </w:trPr>
        <w:tc>
          <w:tcPr>
            <w:tcW w:w="1206" w:type="dxa"/>
            <w:vAlign w:val="center"/>
          </w:tcPr>
          <w:p w:rsidR="00850663" w:rsidRPr="00445B69" w:rsidRDefault="00850663">
            <w:pPr>
              <w:adjustRightInd w:val="0"/>
              <w:snapToGrid w:val="0"/>
              <w:spacing w:line="500" w:lineRule="atLeast"/>
              <w:jc w:val="center"/>
              <w:rPr>
                <w:rFonts w:ascii="宋体(中文正文)" w:eastAsia="宋体(中文正文)" w:hAnsi="等线"/>
                <w:sz w:val="32"/>
                <w:szCs w:val="44"/>
              </w:rPr>
            </w:pPr>
            <w:r w:rsidRPr="00445B69">
              <w:rPr>
                <w:rFonts w:ascii="宋体(中文正文)" w:eastAsia="宋体(中文正文)" w:hAnsi="等线" w:hint="eastAsia"/>
                <w:sz w:val="32"/>
                <w:szCs w:val="44"/>
              </w:rPr>
              <w:t>组织人事部门审核中发现的有关问题及审核意见</w:t>
            </w:r>
          </w:p>
        </w:tc>
        <w:tc>
          <w:tcPr>
            <w:tcW w:w="8081" w:type="dxa"/>
            <w:gridSpan w:val="3"/>
            <w:vAlign w:val="center"/>
          </w:tcPr>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500" w:lineRule="atLeast"/>
              <w:jc w:val="center"/>
              <w:rPr>
                <w:rFonts w:ascii="宋体(中文正文)" w:eastAsia="宋体(中文正文)" w:hAnsi="等线"/>
                <w:sz w:val="32"/>
                <w:szCs w:val="44"/>
              </w:rPr>
            </w:pPr>
          </w:p>
          <w:p w:rsidR="00850663" w:rsidRPr="00445B69" w:rsidRDefault="00850663">
            <w:pPr>
              <w:adjustRightInd w:val="0"/>
              <w:snapToGrid w:val="0"/>
              <w:spacing w:line="360" w:lineRule="auto"/>
              <w:jc w:val="center"/>
              <w:rPr>
                <w:rFonts w:ascii="宋体(中文正文)" w:eastAsia="宋体(中文正文)" w:hAnsi="等线"/>
                <w:sz w:val="32"/>
                <w:szCs w:val="44"/>
              </w:rPr>
            </w:pPr>
            <w:r w:rsidRPr="00445B69">
              <w:rPr>
                <w:rFonts w:ascii="宋体(中文正文)" w:eastAsia="宋体(中文正文)" w:hAnsi="等线" w:hint="eastAsia"/>
                <w:sz w:val="32"/>
                <w:szCs w:val="44"/>
              </w:rPr>
              <w:t xml:space="preserve">        审核人签字：</w:t>
            </w:r>
          </w:p>
          <w:p w:rsidR="00850663" w:rsidRPr="00445B69" w:rsidRDefault="00850663">
            <w:pPr>
              <w:adjustRightInd w:val="0"/>
              <w:snapToGrid w:val="0"/>
              <w:spacing w:line="360" w:lineRule="auto"/>
              <w:rPr>
                <w:rFonts w:ascii="宋体(中文正文)" w:eastAsia="宋体(中文正文)" w:hAnsi="等线"/>
                <w:sz w:val="32"/>
                <w:szCs w:val="44"/>
              </w:rPr>
            </w:pPr>
            <w:r w:rsidRPr="00445B69">
              <w:rPr>
                <w:rFonts w:ascii="宋体(中文正文)" w:eastAsia="宋体(中文正文)" w:hAnsi="等线" w:hint="eastAsia"/>
                <w:sz w:val="32"/>
                <w:szCs w:val="44"/>
              </w:rPr>
              <w:t xml:space="preserve">                             年     月    日</w:t>
            </w:r>
          </w:p>
        </w:tc>
      </w:tr>
      <w:tr w:rsidR="00850663" w:rsidRPr="00A201A2">
        <w:trPr>
          <w:trHeight w:val="4598"/>
          <w:jc w:val="center"/>
        </w:trPr>
        <w:tc>
          <w:tcPr>
            <w:tcW w:w="1206" w:type="dxa"/>
            <w:vAlign w:val="center"/>
          </w:tcPr>
          <w:p w:rsidR="00850663" w:rsidRPr="00445B69" w:rsidRDefault="00850663">
            <w:pPr>
              <w:adjustRightInd w:val="0"/>
              <w:snapToGrid w:val="0"/>
              <w:spacing w:line="500" w:lineRule="atLeast"/>
              <w:jc w:val="center"/>
              <w:rPr>
                <w:rFonts w:ascii="宋体(中文正文)" w:eastAsia="宋体(中文正文)" w:hAnsi="等线"/>
                <w:sz w:val="32"/>
                <w:szCs w:val="44"/>
              </w:rPr>
            </w:pPr>
            <w:r w:rsidRPr="00445B69">
              <w:rPr>
                <w:rFonts w:ascii="宋体(中文正文)" w:eastAsia="宋体(中文正文)" w:hAnsi="等线" w:hint="eastAsia"/>
                <w:sz w:val="32"/>
                <w:szCs w:val="44"/>
              </w:rPr>
              <w:t>考察组意见</w:t>
            </w:r>
          </w:p>
        </w:tc>
        <w:tc>
          <w:tcPr>
            <w:tcW w:w="8081" w:type="dxa"/>
            <w:gridSpan w:val="3"/>
            <w:vAlign w:val="center"/>
          </w:tcPr>
          <w:p w:rsidR="00850663" w:rsidRPr="00445B69" w:rsidRDefault="00850663">
            <w:pPr>
              <w:adjustRightInd w:val="0"/>
              <w:snapToGrid w:val="0"/>
              <w:spacing w:line="360" w:lineRule="auto"/>
              <w:jc w:val="center"/>
              <w:rPr>
                <w:rFonts w:ascii="宋体(中文正文)" w:eastAsia="宋体(中文正文)" w:hAnsi="等线"/>
                <w:sz w:val="32"/>
                <w:szCs w:val="44"/>
              </w:rPr>
            </w:pPr>
          </w:p>
          <w:p w:rsidR="00850663" w:rsidRPr="00445B69" w:rsidRDefault="00850663">
            <w:pPr>
              <w:adjustRightInd w:val="0"/>
              <w:snapToGrid w:val="0"/>
              <w:spacing w:line="360" w:lineRule="auto"/>
              <w:jc w:val="center"/>
              <w:rPr>
                <w:rFonts w:ascii="宋体(中文正文)" w:eastAsia="宋体(中文正文)" w:hAnsi="等线"/>
                <w:sz w:val="32"/>
                <w:szCs w:val="44"/>
              </w:rPr>
            </w:pPr>
          </w:p>
          <w:p w:rsidR="00850663" w:rsidRPr="00445B69" w:rsidRDefault="00850663">
            <w:pPr>
              <w:adjustRightInd w:val="0"/>
              <w:snapToGrid w:val="0"/>
              <w:spacing w:line="360" w:lineRule="auto"/>
              <w:jc w:val="center"/>
              <w:rPr>
                <w:rFonts w:ascii="宋体(中文正文)" w:eastAsia="宋体(中文正文)" w:hAnsi="等线"/>
                <w:sz w:val="32"/>
                <w:szCs w:val="44"/>
              </w:rPr>
            </w:pPr>
          </w:p>
          <w:p w:rsidR="00850663" w:rsidRPr="00445B69" w:rsidRDefault="00850663">
            <w:pPr>
              <w:adjustRightInd w:val="0"/>
              <w:snapToGrid w:val="0"/>
              <w:spacing w:line="360" w:lineRule="auto"/>
              <w:jc w:val="center"/>
              <w:rPr>
                <w:rFonts w:ascii="宋体(中文正文)" w:eastAsia="宋体(中文正文)" w:hAnsi="等线"/>
                <w:sz w:val="32"/>
                <w:szCs w:val="44"/>
              </w:rPr>
            </w:pPr>
          </w:p>
          <w:p w:rsidR="00850663" w:rsidRPr="00445B69" w:rsidRDefault="00850663">
            <w:pPr>
              <w:adjustRightInd w:val="0"/>
              <w:snapToGrid w:val="0"/>
              <w:spacing w:line="360" w:lineRule="auto"/>
              <w:jc w:val="center"/>
              <w:rPr>
                <w:rFonts w:ascii="宋体(中文正文)" w:eastAsia="宋体(中文正文)" w:hAnsi="等线"/>
                <w:sz w:val="32"/>
                <w:szCs w:val="44"/>
              </w:rPr>
            </w:pPr>
          </w:p>
          <w:p w:rsidR="00850663" w:rsidRPr="00445B69" w:rsidRDefault="00850663">
            <w:pPr>
              <w:adjustRightInd w:val="0"/>
              <w:snapToGrid w:val="0"/>
              <w:spacing w:line="360" w:lineRule="auto"/>
              <w:jc w:val="center"/>
              <w:rPr>
                <w:rFonts w:ascii="宋体(中文正文)" w:eastAsia="宋体(中文正文)" w:hAnsi="等线"/>
                <w:sz w:val="32"/>
                <w:szCs w:val="44"/>
              </w:rPr>
            </w:pPr>
            <w:r w:rsidRPr="00445B69">
              <w:rPr>
                <w:rFonts w:ascii="宋体(中文正文)" w:eastAsia="宋体(中文正文)" w:hAnsi="等线" w:hint="eastAsia"/>
                <w:sz w:val="32"/>
                <w:szCs w:val="44"/>
              </w:rPr>
              <w:t xml:space="preserve">         审核人签字：</w:t>
            </w:r>
          </w:p>
          <w:p w:rsidR="00850663" w:rsidRPr="00445B69" w:rsidRDefault="00850663">
            <w:pPr>
              <w:adjustRightInd w:val="0"/>
              <w:snapToGrid w:val="0"/>
              <w:spacing w:line="500" w:lineRule="atLeast"/>
              <w:jc w:val="center"/>
              <w:rPr>
                <w:rFonts w:ascii="宋体(中文正文)" w:eastAsia="宋体(中文正文)" w:hAnsi="等线"/>
                <w:sz w:val="32"/>
                <w:szCs w:val="44"/>
              </w:rPr>
            </w:pPr>
            <w:r w:rsidRPr="00445B69">
              <w:rPr>
                <w:rFonts w:ascii="宋体(中文正文)" w:eastAsia="宋体(中文正文)" w:hAnsi="等线" w:hint="eastAsia"/>
                <w:sz w:val="32"/>
                <w:szCs w:val="44"/>
              </w:rPr>
              <w:t xml:space="preserve">                           年     月    日</w:t>
            </w:r>
          </w:p>
        </w:tc>
      </w:tr>
    </w:tbl>
    <w:p w:rsidR="00850663" w:rsidRDefault="00850663">
      <w:pPr>
        <w:adjustRightInd w:val="0"/>
        <w:snapToGrid w:val="0"/>
        <w:spacing w:before="120" w:after="240" w:line="300" w:lineRule="atLeast"/>
        <w:jc w:val="center"/>
        <w:rPr>
          <w:rFonts w:ascii="方正小标宋简体" w:eastAsia="方正小标宋简体" w:hAnsi="黑体"/>
          <w:sz w:val="44"/>
          <w:szCs w:val="44"/>
        </w:rPr>
        <w:sectPr w:rsidR="00850663">
          <w:pgSz w:w="11907" w:h="16839"/>
          <w:pgMar w:top="1418" w:right="1418" w:bottom="1418" w:left="1418" w:header="851" w:footer="992" w:gutter="0"/>
          <w:cols w:space="720"/>
          <w:docGrid w:type="lines" w:linePitch="383" w:charSpace="-5735"/>
        </w:sectPr>
      </w:pPr>
    </w:p>
    <w:p w:rsidR="00850663" w:rsidRDefault="00850663">
      <w:pPr>
        <w:adjustRightInd w:val="0"/>
        <w:snapToGrid w:val="0"/>
        <w:spacing w:before="120" w:after="240" w:line="300" w:lineRule="atLeast"/>
        <w:jc w:val="center"/>
        <w:rPr>
          <w:rFonts w:ascii="方正小标宋简体" w:eastAsia="方正小标宋简体" w:hAnsi="黑体"/>
          <w:sz w:val="44"/>
          <w:szCs w:val="44"/>
        </w:rPr>
      </w:pPr>
    </w:p>
    <w:p w:rsidR="00850663" w:rsidRPr="00445B69" w:rsidRDefault="00850663">
      <w:pPr>
        <w:adjustRightInd w:val="0"/>
        <w:snapToGrid w:val="0"/>
        <w:spacing w:before="120" w:after="240" w:line="300" w:lineRule="atLeast"/>
        <w:jc w:val="center"/>
        <w:rPr>
          <w:rFonts w:ascii="宋体(中文正文)" w:eastAsia="宋体(中文正文)" w:hAnsi="等线"/>
          <w:b/>
          <w:sz w:val="44"/>
          <w:szCs w:val="44"/>
        </w:rPr>
      </w:pPr>
      <w:r w:rsidRPr="00445B69">
        <w:rPr>
          <w:rFonts w:ascii="宋体(中文正文)" w:eastAsia="宋体(中文正文)" w:hAnsi="等线" w:hint="eastAsia"/>
          <w:b/>
          <w:sz w:val="44"/>
          <w:szCs w:val="44"/>
        </w:rPr>
        <w:t>填 表 说 明</w:t>
      </w:r>
    </w:p>
    <w:p w:rsidR="00850663" w:rsidRDefault="00850663">
      <w:pPr>
        <w:adjustRightInd w:val="0"/>
        <w:snapToGrid w:val="0"/>
        <w:spacing w:before="60" w:after="60" w:line="560" w:lineRule="atLeast"/>
        <w:ind w:firstLineChars="200" w:firstLine="640"/>
        <w:jc w:val="left"/>
        <w:rPr>
          <w:rFonts w:ascii="仿宋_GB2312" w:hAnsi="黑体"/>
          <w:sz w:val="32"/>
          <w:szCs w:val="32"/>
        </w:rPr>
      </w:pPr>
      <w:r w:rsidRPr="00445B69">
        <w:rPr>
          <w:rFonts w:ascii="宋体(中文正文)" w:eastAsia="宋体(中文正文)" w:hAnsi="等线" w:hint="eastAsia"/>
          <w:sz w:val="32"/>
          <w:szCs w:val="44"/>
        </w:rPr>
        <w:t>1.“组织人事部门审核中发现的有关问题及审核意见”栏，按照干部管理权限，由相应的组织人事部门填写档案审核中发现的主要问题及审核意见，其中档案涂改的，要对涂改材料逐</w:t>
      </w:r>
      <w:proofErr w:type="gramStart"/>
      <w:r w:rsidRPr="00445B69">
        <w:rPr>
          <w:rFonts w:ascii="宋体(中文正文)" w:eastAsia="宋体(中文正文)" w:hAnsi="等线" w:hint="eastAsia"/>
          <w:sz w:val="32"/>
          <w:szCs w:val="44"/>
        </w:rPr>
        <w:t>份登记</w:t>
      </w:r>
      <w:proofErr w:type="gramEnd"/>
      <w:r w:rsidRPr="00445B69">
        <w:rPr>
          <w:rFonts w:ascii="宋体(中文正文)" w:eastAsia="宋体(中文正文)" w:hAnsi="等线" w:hint="eastAsia"/>
          <w:sz w:val="32"/>
          <w:szCs w:val="44"/>
        </w:rPr>
        <w:t>说明；档案审核没有发现问题或干部人事档案专项审核已经发现问题并处理完毕的，填“无”。审核人须签字并注明时间。</w:t>
      </w:r>
    </w:p>
    <w:p w:rsidR="00850663" w:rsidRDefault="00850663">
      <w:pPr>
        <w:adjustRightInd w:val="0"/>
        <w:snapToGrid w:val="0"/>
        <w:spacing w:before="60" w:after="60" w:line="560" w:lineRule="atLeast"/>
        <w:ind w:firstLineChars="200" w:firstLine="640"/>
        <w:jc w:val="left"/>
        <w:rPr>
          <w:rFonts w:ascii="仿宋_GB2312" w:hAnsi="黑体"/>
          <w:sz w:val="32"/>
          <w:szCs w:val="32"/>
        </w:rPr>
      </w:pPr>
      <w:r w:rsidRPr="00445B69">
        <w:rPr>
          <w:rFonts w:ascii="宋体(中文正文)" w:eastAsia="宋体(中文正文)" w:hAnsi="等线" w:hint="eastAsia"/>
          <w:sz w:val="32"/>
          <w:szCs w:val="44"/>
        </w:rPr>
        <w:t>2.“考察组意见”栏，填写考察组对考察对象干部人事档案审核结果的意见，由考察组审核人签字并注明时间。</w:t>
      </w:r>
    </w:p>
    <w:p w:rsidR="00850663" w:rsidRDefault="00850663">
      <w:pPr>
        <w:adjustRightInd w:val="0"/>
        <w:snapToGrid w:val="0"/>
        <w:spacing w:before="60" w:after="60" w:line="560" w:lineRule="atLeast"/>
        <w:ind w:firstLineChars="200" w:firstLine="640"/>
        <w:jc w:val="left"/>
        <w:rPr>
          <w:rFonts w:ascii="仿宋_GB2312" w:hAnsi="黑体"/>
          <w:sz w:val="32"/>
          <w:szCs w:val="32"/>
        </w:rPr>
      </w:pPr>
      <w:r w:rsidRPr="00445B69">
        <w:rPr>
          <w:rFonts w:ascii="宋体(中文正文)" w:eastAsia="宋体(中文正文)" w:hAnsi="等线" w:hint="eastAsia"/>
          <w:sz w:val="32"/>
          <w:szCs w:val="44"/>
        </w:rPr>
        <w:t>3.本表一式两份，一份归入本人档案第五类，一份集中立卷后归入文书档案。</w:t>
      </w:r>
    </w:p>
    <w:sectPr w:rsidR="00850663">
      <w:pgSz w:w="11907" w:h="16839"/>
      <w:pgMar w:top="1418" w:right="1418" w:bottom="1418" w:left="1418" w:header="851" w:footer="992" w:gutter="0"/>
      <w:cols w:space="720"/>
      <w:docGrid w:type="lines" w:linePitch="383" w:charSpace="-57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BEC" w:rsidRDefault="00B27BEC" w:rsidP="00442320">
      <w:r>
        <w:separator/>
      </w:r>
    </w:p>
  </w:endnote>
  <w:endnote w:type="continuationSeparator" w:id="0">
    <w:p w:rsidR="00B27BEC" w:rsidRDefault="00B27BEC" w:rsidP="0044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script"/>
    <w:pitch w:val="default"/>
    <w:sig w:usb0="00000001" w:usb1="080E0000" w:usb2="00000010" w:usb3="00000000" w:csb0="00040000" w:csb1="00000000"/>
  </w:font>
  <w:font w:name="宋体(中文正文)">
    <w:altName w:val="宋体"/>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BEC" w:rsidRDefault="00B27BEC" w:rsidP="00442320">
      <w:r>
        <w:separator/>
      </w:r>
    </w:p>
  </w:footnote>
  <w:footnote w:type="continuationSeparator" w:id="0">
    <w:p w:rsidR="00B27BEC" w:rsidRDefault="00B27BEC" w:rsidP="004423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26"/>
  <w:drawingGridVerticalSpacing w:val="38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73D"/>
    <w:rsid w:val="00011A87"/>
    <w:rsid w:val="000120CB"/>
    <w:rsid w:val="00016FFE"/>
    <w:rsid w:val="00017EFC"/>
    <w:rsid w:val="00021CFC"/>
    <w:rsid w:val="00042188"/>
    <w:rsid w:val="00053EE0"/>
    <w:rsid w:val="00074A7E"/>
    <w:rsid w:val="000B0F7C"/>
    <w:rsid w:val="000B53E9"/>
    <w:rsid w:val="000D4C17"/>
    <w:rsid w:val="000E30D2"/>
    <w:rsid w:val="00122BC0"/>
    <w:rsid w:val="001447B6"/>
    <w:rsid w:val="001659AE"/>
    <w:rsid w:val="00171BC3"/>
    <w:rsid w:val="001916BC"/>
    <w:rsid w:val="001A3E04"/>
    <w:rsid w:val="001E0227"/>
    <w:rsid w:val="001E2A99"/>
    <w:rsid w:val="001E3BDA"/>
    <w:rsid w:val="001E5ED4"/>
    <w:rsid w:val="00250A8A"/>
    <w:rsid w:val="0026310F"/>
    <w:rsid w:val="002A154A"/>
    <w:rsid w:val="002A164E"/>
    <w:rsid w:val="002A1800"/>
    <w:rsid w:val="002A1C71"/>
    <w:rsid w:val="002B36D3"/>
    <w:rsid w:val="002C7F9E"/>
    <w:rsid w:val="002D29F3"/>
    <w:rsid w:val="002E3DE4"/>
    <w:rsid w:val="00314289"/>
    <w:rsid w:val="003156DB"/>
    <w:rsid w:val="00315AA3"/>
    <w:rsid w:val="0032496C"/>
    <w:rsid w:val="003256BF"/>
    <w:rsid w:val="00363639"/>
    <w:rsid w:val="00373C67"/>
    <w:rsid w:val="00385A38"/>
    <w:rsid w:val="003E2D58"/>
    <w:rsid w:val="00401B3C"/>
    <w:rsid w:val="004070A9"/>
    <w:rsid w:val="00417DD3"/>
    <w:rsid w:val="00422FA3"/>
    <w:rsid w:val="0043046C"/>
    <w:rsid w:val="00442320"/>
    <w:rsid w:val="00445B69"/>
    <w:rsid w:val="00451AA4"/>
    <w:rsid w:val="004A36A9"/>
    <w:rsid w:val="004A554B"/>
    <w:rsid w:val="004A55FF"/>
    <w:rsid w:val="004C2B90"/>
    <w:rsid w:val="0050386F"/>
    <w:rsid w:val="005070D1"/>
    <w:rsid w:val="0052306D"/>
    <w:rsid w:val="00531116"/>
    <w:rsid w:val="005377E3"/>
    <w:rsid w:val="00567E43"/>
    <w:rsid w:val="0058137B"/>
    <w:rsid w:val="005E0887"/>
    <w:rsid w:val="005E3BBA"/>
    <w:rsid w:val="005F618E"/>
    <w:rsid w:val="00627CB7"/>
    <w:rsid w:val="00665FBB"/>
    <w:rsid w:val="006F67FA"/>
    <w:rsid w:val="007157EF"/>
    <w:rsid w:val="00723138"/>
    <w:rsid w:val="00741BA0"/>
    <w:rsid w:val="00744893"/>
    <w:rsid w:val="00746901"/>
    <w:rsid w:val="0078454B"/>
    <w:rsid w:val="00786DD6"/>
    <w:rsid w:val="007A2C9A"/>
    <w:rsid w:val="007B7669"/>
    <w:rsid w:val="007C214C"/>
    <w:rsid w:val="007C51FD"/>
    <w:rsid w:val="00850663"/>
    <w:rsid w:val="00851CF2"/>
    <w:rsid w:val="00854634"/>
    <w:rsid w:val="0085660E"/>
    <w:rsid w:val="00866C54"/>
    <w:rsid w:val="0086723C"/>
    <w:rsid w:val="00872A0C"/>
    <w:rsid w:val="00874BAC"/>
    <w:rsid w:val="00880C73"/>
    <w:rsid w:val="008846F6"/>
    <w:rsid w:val="00884A4C"/>
    <w:rsid w:val="0089509B"/>
    <w:rsid w:val="008A4447"/>
    <w:rsid w:val="008A70F2"/>
    <w:rsid w:val="008C59D5"/>
    <w:rsid w:val="008E79A2"/>
    <w:rsid w:val="008F1D83"/>
    <w:rsid w:val="00900589"/>
    <w:rsid w:val="009016BD"/>
    <w:rsid w:val="00901DC7"/>
    <w:rsid w:val="00912FCD"/>
    <w:rsid w:val="009270AF"/>
    <w:rsid w:val="00963327"/>
    <w:rsid w:val="00984958"/>
    <w:rsid w:val="00997532"/>
    <w:rsid w:val="009B66A0"/>
    <w:rsid w:val="009D15ED"/>
    <w:rsid w:val="009D70EC"/>
    <w:rsid w:val="009F7D93"/>
    <w:rsid w:val="00A1073D"/>
    <w:rsid w:val="00A201A2"/>
    <w:rsid w:val="00A26A09"/>
    <w:rsid w:val="00A939D4"/>
    <w:rsid w:val="00AB20D7"/>
    <w:rsid w:val="00AE4DAB"/>
    <w:rsid w:val="00B162A7"/>
    <w:rsid w:val="00B232C6"/>
    <w:rsid w:val="00B27BEC"/>
    <w:rsid w:val="00B55020"/>
    <w:rsid w:val="00B567F3"/>
    <w:rsid w:val="00B75969"/>
    <w:rsid w:val="00B84C0C"/>
    <w:rsid w:val="00BA1C35"/>
    <w:rsid w:val="00BB0EFE"/>
    <w:rsid w:val="00BB1908"/>
    <w:rsid w:val="00BB6880"/>
    <w:rsid w:val="00BC12E2"/>
    <w:rsid w:val="00BF4118"/>
    <w:rsid w:val="00C07AFA"/>
    <w:rsid w:val="00C15850"/>
    <w:rsid w:val="00C16704"/>
    <w:rsid w:val="00C17638"/>
    <w:rsid w:val="00C3534C"/>
    <w:rsid w:val="00C555C5"/>
    <w:rsid w:val="00C57A8D"/>
    <w:rsid w:val="00C673CF"/>
    <w:rsid w:val="00C830BC"/>
    <w:rsid w:val="00C8659C"/>
    <w:rsid w:val="00C96993"/>
    <w:rsid w:val="00CA1B64"/>
    <w:rsid w:val="00CB0C6A"/>
    <w:rsid w:val="00CB29B5"/>
    <w:rsid w:val="00CC0D58"/>
    <w:rsid w:val="00CC48C8"/>
    <w:rsid w:val="00CE0A4B"/>
    <w:rsid w:val="00CF4501"/>
    <w:rsid w:val="00CF6609"/>
    <w:rsid w:val="00D0502D"/>
    <w:rsid w:val="00D24579"/>
    <w:rsid w:val="00D7336C"/>
    <w:rsid w:val="00DC42EC"/>
    <w:rsid w:val="00DE6235"/>
    <w:rsid w:val="00E0001A"/>
    <w:rsid w:val="00E25138"/>
    <w:rsid w:val="00E40D0A"/>
    <w:rsid w:val="00E43141"/>
    <w:rsid w:val="00E45166"/>
    <w:rsid w:val="00E45AE3"/>
    <w:rsid w:val="00E619D6"/>
    <w:rsid w:val="00E71B6A"/>
    <w:rsid w:val="00E811C0"/>
    <w:rsid w:val="00E96DA4"/>
    <w:rsid w:val="00EC1237"/>
    <w:rsid w:val="00ED48BD"/>
    <w:rsid w:val="00F24F66"/>
    <w:rsid w:val="00F43E7A"/>
    <w:rsid w:val="00F653FA"/>
    <w:rsid w:val="00FB7345"/>
    <w:rsid w:val="00FC2AB2"/>
    <w:rsid w:val="00FC7892"/>
    <w:rsid w:val="00FD7CE2"/>
    <w:rsid w:val="563B04D8"/>
    <w:rsid w:val="779F31B5"/>
    <w:rsid w:val="7B514BAB"/>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99" w:unhideWhenUsed="1" w:qFormat="1"/>
  </w:latentStyles>
  <w:style w:type="paragraph" w:default="1" w:styleId="a">
    <w:name w:val="Normal"/>
    <w:qFormat/>
    <w:pPr>
      <w:widowControl w:val="0"/>
      <w:jc w:val="both"/>
    </w:pPr>
    <w:rPr>
      <w:rFonts w:eastAsia="仿宋_GB2312"/>
      <w:kern w:val="2"/>
      <w:sz w:val="28"/>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eastAsia="黑体" w:hAnsi="Arial"/>
      <w:b/>
      <w:bCs/>
      <w:kern w:val="2"/>
      <w:sz w:val="32"/>
      <w:szCs w:val="32"/>
    </w:rPr>
  </w:style>
  <w:style w:type="paragraph" w:styleId="a3">
    <w:name w:val="Balloon Text"/>
    <w:basedOn w:val="a"/>
    <w:link w:val="Char"/>
    <w:rPr>
      <w:sz w:val="18"/>
      <w:szCs w:val="18"/>
    </w:rPr>
  </w:style>
  <w:style w:type="character" w:customStyle="1" w:styleId="Char">
    <w:name w:val="批注框文本 Char"/>
    <w:link w:val="a3"/>
    <w:rPr>
      <w:rFonts w:eastAsia="仿宋_GB2312"/>
      <w:kern w:val="2"/>
      <w:sz w:val="18"/>
      <w:szCs w:val="18"/>
    </w:rPr>
  </w:style>
  <w:style w:type="paragraph" w:styleId="a4">
    <w:name w:val="footer"/>
    <w:basedOn w:val="a"/>
    <w:link w:val="Char0"/>
    <w:pPr>
      <w:tabs>
        <w:tab w:val="center" w:pos="4153"/>
        <w:tab w:val="right" w:pos="8306"/>
      </w:tabs>
      <w:snapToGrid w:val="0"/>
      <w:jc w:val="left"/>
    </w:pPr>
    <w:rPr>
      <w:sz w:val="18"/>
      <w:szCs w:val="18"/>
    </w:rPr>
  </w:style>
  <w:style w:type="character" w:customStyle="1" w:styleId="Char0">
    <w:name w:val="页脚 Char"/>
    <w:link w:val="a4"/>
    <w:rPr>
      <w:rFonts w:eastAsia="仿宋_GB2312"/>
      <w:kern w:val="2"/>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rPr>
      <w:rFonts w:eastAsia="仿宋_GB2312"/>
      <w:kern w:val="2"/>
      <w:sz w:val="18"/>
      <w:szCs w:val="18"/>
    </w:rPr>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31">
    <w:name w:val="style3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99" w:unhideWhenUsed="1" w:qFormat="1"/>
  </w:latentStyles>
  <w:style w:type="paragraph" w:default="1" w:styleId="a">
    <w:name w:val="Normal"/>
    <w:qFormat/>
    <w:pPr>
      <w:widowControl w:val="0"/>
      <w:jc w:val="both"/>
    </w:pPr>
    <w:rPr>
      <w:rFonts w:eastAsia="仿宋_GB2312"/>
      <w:kern w:val="2"/>
      <w:sz w:val="28"/>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eastAsia="黑体" w:hAnsi="Arial"/>
      <w:b/>
      <w:bCs/>
      <w:kern w:val="2"/>
      <w:sz w:val="32"/>
      <w:szCs w:val="32"/>
    </w:rPr>
  </w:style>
  <w:style w:type="paragraph" w:styleId="a3">
    <w:name w:val="Balloon Text"/>
    <w:basedOn w:val="a"/>
    <w:link w:val="Char"/>
    <w:rPr>
      <w:sz w:val="18"/>
      <w:szCs w:val="18"/>
    </w:rPr>
  </w:style>
  <w:style w:type="character" w:customStyle="1" w:styleId="Char">
    <w:name w:val="批注框文本 Char"/>
    <w:link w:val="a3"/>
    <w:rPr>
      <w:rFonts w:eastAsia="仿宋_GB2312"/>
      <w:kern w:val="2"/>
      <w:sz w:val="18"/>
      <w:szCs w:val="18"/>
    </w:rPr>
  </w:style>
  <w:style w:type="paragraph" w:styleId="a4">
    <w:name w:val="footer"/>
    <w:basedOn w:val="a"/>
    <w:link w:val="Char0"/>
    <w:pPr>
      <w:tabs>
        <w:tab w:val="center" w:pos="4153"/>
        <w:tab w:val="right" w:pos="8306"/>
      </w:tabs>
      <w:snapToGrid w:val="0"/>
      <w:jc w:val="left"/>
    </w:pPr>
    <w:rPr>
      <w:sz w:val="18"/>
      <w:szCs w:val="18"/>
    </w:rPr>
  </w:style>
  <w:style w:type="character" w:customStyle="1" w:styleId="Char0">
    <w:name w:val="页脚 Char"/>
    <w:link w:val="a4"/>
    <w:rPr>
      <w:rFonts w:eastAsia="仿宋_GB2312"/>
      <w:kern w:val="2"/>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rPr>
      <w:rFonts w:eastAsia="仿宋_GB2312"/>
      <w:kern w:val="2"/>
      <w:sz w:val="18"/>
      <w:szCs w:val="18"/>
    </w:rPr>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31">
    <w:name w:val="style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464;&#26198;\&#27169;&#26495;\&#24178;&#37096;&#31616;&#21382;&#34920;_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干部简历表_n</Template>
  <TotalTime>2</TotalTime>
  <Pages>2</Pages>
  <Words>65</Words>
  <Characters>375</Characters>
  <Application>Microsoft Office Word</Application>
  <DocSecurity>0</DocSecurity>
  <Lines>3</Lines>
  <Paragraphs>1</Paragraphs>
  <ScaleCrop>false</ScaleCrop>
  <Company/>
  <LinksUpToDate>false</LinksUpToDate>
  <CharactersWithSpaces>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干  部  简  历  表</dc:title>
  <dc:creator>徐晖</dc:creator>
  <cp:lastModifiedBy>kingdee</cp:lastModifiedBy>
  <cp:revision>5</cp:revision>
  <cp:lastPrinted>2016-05-11T07:29:00Z</cp:lastPrinted>
  <dcterms:created xsi:type="dcterms:W3CDTF">2024-08-07T09:07:00Z</dcterms:created>
  <dcterms:modified xsi:type="dcterms:W3CDTF">2024-08-20T08:22:00Z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1D258A81B6CE4F3F9D162A42E6B425DE</vt:lpwstr>
  </property>
  <property fmtid="{D5CDD505-2E9C-101B-9397-08002B2CF9AE}" pid="3" name="KSOProductBuildVer">
    <vt:lpwstr>2052-11.1.0.10577</vt:lpwstr>
  </property>
</Properties>
</file>